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LEGH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A1F4E" w:rsidRDefault="00CA1F4E" w:rsidP="00CA1F4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6B2F86" w:rsidRPr="00E71FC3" w:rsidRDefault="00CA1F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F4E" w:rsidRDefault="00CA1F4E" w:rsidP="00E71FC3">
      <w:pPr>
        <w:spacing w:after="0" w:line="240" w:lineRule="auto"/>
      </w:pPr>
      <w:r>
        <w:separator/>
      </w:r>
    </w:p>
  </w:endnote>
  <w:endnote w:type="continuationSeparator" w:id="0">
    <w:p w:rsidR="00CA1F4E" w:rsidRDefault="00CA1F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F4E" w:rsidRDefault="00CA1F4E" w:rsidP="00E71FC3">
      <w:pPr>
        <w:spacing w:after="0" w:line="240" w:lineRule="auto"/>
      </w:pPr>
      <w:r>
        <w:separator/>
      </w:r>
    </w:p>
  </w:footnote>
  <w:footnote w:type="continuationSeparator" w:id="0">
    <w:p w:rsidR="00CA1F4E" w:rsidRDefault="00CA1F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F4E"/>
    <w:rsid w:val="001A7C09"/>
    <w:rsid w:val="00733BE7"/>
    <w:rsid w:val="00AB52E8"/>
    <w:rsid w:val="00B16D3F"/>
    <w:rsid w:val="00CA1F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9C647-8BAD-484B-9A63-0AB97290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CA1F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2016-11-17T11:39:00Z</dcterms:created>
  <dcterms:modified xsi:type="dcterms:W3CDTF">2016-11-17T11:39:00Z</dcterms:modified>
</cp:coreProperties>
</file>